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1DD52" w14:textId="77777777" w:rsidR="00E23849" w:rsidRDefault="00E23849" w:rsidP="00E2384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2804473E" w14:textId="77777777" w:rsidR="00E23849" w:rsidRDefault="00E23849" w:rsidP="00E2384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72DCEB2" w14:textId="77777777" w:rsidR="00E23849" w:rsidRDefault="00E23849" w:rsidP="00E2384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35F4CD8" w14:textId="77777777" w:rsidR="00E23849" w:rsidRDefault="00E23849" w:rsidP="00E238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Castre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granted the subsidy and alnage of cloths for </w:t>
      </w:r>
    </w:p>
    <w:p w14:paraId="3A13CD91" w14:textId="77777777" w:rsidR="00E23849" w:rsidRDefault="00E23849" w:rsidP="00E238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sale in the parts of Lindsey, except the city of Lincoln.</w:t>
      </w:r>
    </w:p>
    <w:p w14:paraId="24C1F803" w14:textId="77777777" w:rsidR="00E23849" w:rsidRDefault="00E23849" w:rsidP="00E2384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(C.F.R. 1399-1405 p.277)</w:t>
      </w:r>
    </w:p>
    <w:p w14:paraId="405457BE" w14:textId="77777777" w:rsidR="00E23849" w:rsidRDefault="00E23849" w:rsidP="00E2384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EB6E6E4" w14:textId="77777777" w:rsidR="00E23849" w:rsidRDefault="00E23849" w:rsidP="00E2384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9C4B4FC" w14:textId="77777777" w:rsidR="00E23849" w:rsidRDefault="00E23849" w:rsidP="00E2384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July 2021</w:t>
      </w:r>
    </w:p>
    <w:p w14:paraId="5DED591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110AC" w14:textId="77777777" w:rsidR="00E23849" w:rsidRDefault="00E23849" w:rsidP="009139A6">
      <w:r>
        <w:separator/>
      </w:r>
    </w:p>
  </w:endnote>
  <w:endnote w:type="continuationSeparator" w:id="0">
    <w:p w14:paraId="5C4AB165" w14:textId="77777777" w:rsidR="00E23849" w:rsidRDefault="00E238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D3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D31E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577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F70F0" w14:textId="77777777" w:rsidR="00E23849" w:rsidRDefault="00E23849" w:rsidP="009139A6">
      <w:r>
        <w:separator/>
      </w:r>
    </w:p>
  </w:footnote>
  <w:footnote w:type="continuationSeparator" w:id="0">
    <w:p w14:paraId="2637A5B2" w14:textId="77777777" w:rsidR="00E23849" w:rsidRDefault="00E238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BF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CC1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48A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84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2384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0DFD8"/>
  <w15:chartTrackingRefBased/>
  <w15:docId w15:val="{658CA38C-BFDF-4CE6-8DE6-C0FE88169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2021-07-24T11:33:00Z</dcterms:created>
  <dcterms:modified xsi:type="dcterms:W3CDTF">2021-07-24T11:34:00Z</dcterms:modified>
</cp:coreProperties>
</file>